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4C9A" w14:textId="77777777" w:rsidR="00B25BDA" w:rsidRPr="00B25BDA" w:rsidRDefault="00B25BDA" w:rsidP="00B25BDA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B25BDA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Bewerber-/Bietergemeinschaftserklärung</w:t>
      </w:r>
    </w:p>
    <w:p w14:paraId="6324643E" w14:textId="77777777" w:rsidR="00B25BDA" w:rsidRPr="00B25BDA" w:rsidRDefault="00B25BDA" w:rsidP="00B25BDA">
      <w:pPr>
        <w:spacing w:after="240" w:line="276" w:lineRule="auto"/>
        <w:jc w:val="center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Gemäß § 53 Absatz 9 VgV</w:t>
      </w:r>
    </w:p>
    <w:p w14:paraId="0626967D" w14:textId="77777777" w:rsidR="00B25BDA" w:rsidRPr="00B25BDA" w:rsidRDefault="00B25BDA" w:rsidP="00B25BDA">
      <w:pPr>
        <w:spacing w:before="240" w:after="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Wir, die nachstehend aufgeführten Unternehmen: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562"/>
        <w:gridCol w:w="6237"/>
        <w:gridCol w:w="2835"/>
      </w:tblGrid>
      <w:tr w:rsidR="00B25BDA" w:rsidRPr="00B25BDA" w14:paraId="7ADC2FF5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1167E579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59DAFEF0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Firma, Rechtsform, Anschrift, Registergericht, Registernummer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1732EEE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B25BDA" w:rsidRPr="00B25BDA" w14:paraId="59176E8B" w14:textId="77777777" w:rsidTr="00453866">
        <w:tc>
          <w:tcPr>
            <w:tcW w:w="562" w:type="dxa"/>
            <w:vAlign w:val="center"/>
          </w:tcPr>
          <w:p w14:paraId="6C28BF7D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7247176B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B25BDA">
              <w:rPr>
                <w:rFonts w:cs="Arial"/>
                <w:i/>
                <w:iCs/>
                <w:sz w:val="18"/>
                <w:szCs w:val="18"/>
              </w:rPr>
              <w:t>– federführend und bevollmächtigt –</w:t>
            </w:r>
          </w:p>
          <w:p w14:paraId="2C5A4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F03A99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8DB2F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3259821E" w14:textId="77777777" w:rsidTr="00453866">
        <w:tc>
          <w:tcPr>
            <w:tcW w:w="562" w:type="dxa"/>
            <w:vAlign w:val="center"/>
          </w:tcPr>
          <w:p w14:paraId="72F8A8E7" w14:textId="77777777" w:rsidR="00B25BDA" w:rsidRPr="00B25BDA" w:rsidRDefault="00B25BDA" w:rsidP="00B25BDA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4874A10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D524DCE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97F9D86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FCACE4F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B25BDA" w:rsidRPr="00B25BDA" w14:paraId="53CB029C" w14:textId="77777777" w:rsidTr="00453866">
        <w:tc>
          <w:tcPr>
            <w:tcW w:w="562" w:type="dxa"/>
            <w:vAlign w:val="center"/>
          </w:tcPr>
          <w:p w14:paraId="2EE19570" w14:textId="77777777" w:rsidR="00B25BDA" w:rsidRPr="00B25BDA" w:rsidRDefault="00B25BDA" w:rsidP="00B25BDA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1F2EA9AE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C303055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FBB0897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5456F49" w14:textId="77777777" w:rsidR="00B25BDA" w:rsidRPr="00B25BDA" w:rsidRDefault="00B25BDA" w:rsidP="00B25BDA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2E2FF244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06DDB25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haben uns zur Teilnahme am Vergabeverfahren zur einer Bietergemeinschaft zusammengeschlossen.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25BDA" w:rsidRPr="00B25BDA" w14:paraId="7D2AF413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117CD60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B25BDA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B25BDA">
              <w:rPr>
                <w:rFonts w:cs="Arial"/>
                <w:i/>
                <w:iCs/>
                <w:sz w:val="22"/>
                <w:szCs w:val="22"/>
              </w:rPr>
              <w:t>– optional –</w:t>
            </w:r>
          </w:p>
        </w:tc>
      </w:tr>
      <w:tr w:rsidR="00B25BDA" w:rsidRPr="00B25BDA" w14:paraId="4403E2C3" w14:textId="77777777" w:rsidTr="00453866">
        <w:tc>
          <w:tcPr>
            <w:tcW w:w="9634" w:type="dxa"/>
          </w:tcPr>
          <w:p w14:paraId="73E2711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118EB33" w14:textId="77777777" w:rsidR="00B25BDA" w:rsidRPr="00B25BDA" w:rsidRDefault="00B25BDA" w:rsidP="00B25BDA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41F278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1A3B89CF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Im Fall der Zuschlagserteilung auf unser Angebot bilden wir zur Vertragserfüllung eine entsprechende Arbeitsgemeinschaft und verpflichten uns, für alle im Zusammenhang mit dem Vertrag entstehenden Verbindlichkeiten als Gesamtschuldner zu haften.</w:t>
      </w:r>
    </w:p>
    <w:p w14:paraId="79228D08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B25BDA">
        <w:rPr>
          <w:rFonts w:cs="Futura Medium"/>
          <w:sz w:val="22"/>
          <w:szCs w:val="22"/>
        </w:rPr>
        <w:t>Wir haben das unter Nr. 1 als federführend aufgeführte Mitglied zur Vertretung der Bewerber-/Bietergemeinschaft im Vergabeverfahren bevollmächtigt. Dies umfasst den Abschluss eines Vertrags. Soweit wir keine andere Vertretung anzeigen, gilt dies auch für die Durchführung des Vertrags.</w:t>
      </w:r>
    </w:p>
    <w:p w14:paraId="3D896D02" w14:textId="77777777" w:rsidR="00B25BDA" w:rsidRPr="00B25BDA" w:rsidRDefault="00B25BDA" w:rsidP="00B25BDA">
      <w:pPr>
        <w:spacing w:after="240" w:line="276" w:lineRule="auto"/>
        <w:jc w:val="both"/>
        <w:rPr>
          <w:rFonts w:cs="Futura Medium"/>
          <w:sz w:val="22"/>
          <w:szCs w:val="22"/>
        </w:rPr>
      </w:pPr>
    </w:p>
    <w:p w14:paraId="5C27BE5E" w14:textId="77777777" w:rsidR="00B25BDA" w:rsidRPr="00B25BDA" w:rsidRDefault="00B25BDA" w:rsidP="00B25BDA">
      <w:pPr>
        <w:keepNext/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(Diese Erklärung ist von allen Mitgliedern zu unterzeichnen.)</w:t>
      </w:r>
    </w:p>
    <w:p w14:paraId="7BBEF16A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t>(Die Unterschriften folgen auf der nächsten Seite.)</w:t>
      </w:r>
    </w:p>
    <w:p w14:paraId="67406478" w14:textId="77777777" w:rsidR="00B25BDA" w:rsidRPr="00B25BDA" w:rsidRDefault="00B25BDA" w:rsidP="00B25BDA">
      <w:pPr>
        <w:rPr>
          <w:rFonts w:cs="Arial"/>
          <w:b/>
          <w:bCs/>
          <w:i/>
          <w:iCs/>
          <w:sz w:val="22"/>
          <w:szCs w:val="22"/>
        </w:rPr>
      </w:pPr>
      <w:r w:rsidRPr="00B25BDA">
        <w:rPr>
          <w:rFonts w:cs="Arial"/>
          <w:b/>
          <w:bCs/>
          <w:i/>
          <w:iCs/>
          <w:sz w:val="22"/>
          <w:szCs w:val="22"/>
        </w:rPr>
        <w:br w:type="page"/>
      </w:r>
    </w:p>
    <w:p w14:paraId="2C5B3E44" w14:textId="77777777" w:rsidR="00B25BDA" w:rsidRPr="00B25BDA" w:rsidRDefault="00B25BDA" w:rsidP="00B25BDA">
      <w:pPr>
        <w:spacing w:before="240" w:after="240" w:line="288" w:lineRule="auto"/>
        <w:jc w:val="center"/>
        <w:rPr>
          <w:rFonts w:cs="Arial"/>
          <w:b/>
          <w:bCs/>
          <w:i/>
          <w:iCs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B25BDA" w:rsidRPr="00B25BDA" w14:paraId="0476ABE7" w14:textId="77777777" w:rsidTr="00453866">
        <w:tc>
          <w:tcPr>
            <w:tcW w:w="3209" w:type="dxa"/>
          </w:tcPr>
          <w:p w14:paraId="4370750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b/>
                <w:bCs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1</w:t>
            </w:r>
          </w:p>
        </w:tc>
        <w:tc>
          <w:tcPr>
            <w:tcW w:w="3209" w:type="dxa"/>
          </w:tcPr>
          <w:p w14:paraId="4C4705A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5BAFDB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0BCE070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7AD7CC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97EF0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0B99D2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5176E4DF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79F08409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064E1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5BEDEBAB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3B4C2D34" w14:textId="77777777" w:rsidTr="00453866">
        <w:tc>
          <w:tcPr>
            <w:tcW w:w="3209" w:type="dxa"/>
          </w:tcPr>
          <w:p w14:paraId="5937327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2</w:t>
            </w:r>
          </w:p>
        </w:tc>
        <w:tc>
          <w:tcPr>
            <w:tcW w:w="3209" w:type="dxa"/>
          </w:tcPr>
          <w:p w14:paraId="359848A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2E2778A5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4A1180FD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746F06D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626770D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35604A5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3D501B5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1C8E5463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1B4811B7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36DC525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  <w:tr w:rsidR="00B25BDA" w:rsidRPr="00B25BDA" w14:paraId="501BF116" w14:textId="77777777" w:rsidTr="00453866">
        <w:tc>
          <w:tcPr>
            <w:tcW w:w="3209" w:type="dxa"/>
          </w:tcPr>
          <w:p w14:paraId="4536A25D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b/>
                <w:bCs/>
                <w:sz w:val="22"/>
                <w:szCs w:val="22"/>
              </w:rPr>
              <w:t>Für Mitglied Nr. 3</w:t>
            </w:r>
          </w:p>
        </w:tc>
        <w:tc>
          <w:tcPr>
            <w:tcW w:w="3209" w:type="dxa"/>
          </w:tcPr>
          <w:p w14:paraId="5BFFB2FC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</w:tcPr>
          <w:p w14:paraId="7B82484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6E79E288" w14:textId="77777777" w:rsidTr="00453866">
        <w:tc>
          <w:tcPr>
            <w:tcW w:w="3209" w:type="dxa"/>
            <w:tcBorders>
              <w:bottom w:val="single" w:sz="4" w:space="0" w:color="auto"/>
            </w:tcBorders>
          </w:tcPr>
          <w:p w14:paraId="5AFCA74A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29AABAF8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14:paraId="15D383F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</w:p>
        </w:tc>
      </w:tr>
      <w:tr w:rsidR="00B25BDA" w:rsidRPr="00B25BDA" w14:paraId="1A32F79D" w14:textId="77777777" w:rsidTr="00453866">
        <w:tc>
          <w:tcPr>
            <w:tcW w:w="3209" w:type="dxa"/>
            <w:tcBorders>
              <w:top w:val="single" w:sz="4" w:space="0" w:color="auto"/>
            </w:tcBorders>
          </w:tcPr>
          <w:p w14:paraId="54F472C4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Ort, Datum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40E3B0AE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Vertreter (Name, Vorname)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14:paraId="79FDD721" w14:textId="77777777" w:rsidR="00B25BDA" w:rsidRPr="00B25BDA" w:rsidRDefault="00B25BDA" w:rsidP="00B25BDA">
            <w:pPr>
              <w:spacing w:after="240" w:line="276" w:lineRule="auto"/>
              <w:jc w:val="both"/>
              <w:rPr>
                <w:rFonts w:cs="Futura Medium"/>
                <w:sz w:val="22"/>
                <w:szCs w:val="22"/>
              </w:rPr>
            </w:pPr>
            <w:r w:rsidRPr="00B25BDA">
              <w:rPr>
                <w:rFonts w:cs="Futura Medium"/>
                <w:sz w:val="18"/>
                <w:szCs w:val="18"/>
              </w:rPr>
              <w:t>Unterschrift</w:t>
            </w:r>
          </w:p>
        </w:tc>
      </w:tr>
    </w:tbl>
    <w:p w14:paraId="305207CB" w14:textId="77777777" w:rsidR="00B25BDA" w:rsidRPr="00B25BDA" w:rsidRDefault="00B25BDA" w:rsidP="00B25BDA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B25BDA">
        <w:rPr>
          <w:rFonts w:cs="Arial"/>
          <w:i/>
          <w:iCs/>
          <w:sz w:val="18"/>
          <w:szCs w:val="18"/>
        </w:rPr>
        <w:t>(Tabelle bei Bedarf erweitern)</w:t>
      </w:r>
    </w:p>
    <w:p w14:paraId="0FE67B63" w14:textId="12A8D71D" w:rsidR="00FA3B3F" w:rsidRPr="00B25BDA" w:rsidRDefault="00FA3B3F" w:rsidP="00B25BDA"/>
    <w:sectPr w:rsidR="00FA3B3F" w:rsidRPr="00B25BDA" w:rsidSect="006D5D40">
      <w:headerReference w:type="default" r:id="rId11"/>
      <w:headerReference w:type="first" r:id="rId12"/>
      <w:footerReference w:type="first" r:id="rId13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673C1" w14:textId="77777777" w:rsidR="00E8710F" w:rsidRDefault="00E8710F" w:rsidP="009C479F">
      <w:pPr>
        <w:spacing w:after="0" w:line="240" w:lineRule="auto"/>
      </w:pPr>
      <w:r>
        <w:separator/>
      </w:r>
    </w:p>
  </w:endnote>
  <w:endnote w:type="continuationSeparator" w:id="0">
    <w:p w14:paraId="567EBDCB" w14:textId="77777777" w:rsidR="00E8710F" w:rsidRDefault="00E8710F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C3F27" w14:textId="77777777" w:rsidR="00E8710F" w:rsidRDefault="00E8710F" w:rsidP="009C479F">
      <w:pPr>
        <w:spacing w:after="0" w:line="240" w:lineRule="auto"/>
      </w:pPr>
      <w:r>
        <w:separator/>
      </w:r>
    </w:p>
  </w:footnote>
  <w:footnote w:type="continuationSeparator" w:id="0">
    <w:p w14:paraId="50FC68C8" w14:textId="77777777" w:rsidR="00E8710F" w:rsidRDefault="00E8710F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129DE8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240789">
      <w:rPr>
        <w:color w:val="1A1D55"/>
        <w:sz w:val="18"/>
        <w:szCs w:val="18"/>
      </w:rPr>
      <w:t>Betriebs- und Organisationsplanung</w:t>
    </w:r>
  </w:p>
  <w:p w14:paraId="2E4AB364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410BDB">
      <w:rPr>
        <w:color w:val="1A1D55"/>
        <w:sz w:val="18"/>
        <w:szCs w:val="18"/>
      </w:rPr>
      <w:t>GLKN-HBK-KH-2200-71</w:t>
    </w:r>
    <w:r>
      <w:rPr>
        <w:color w:val="1A1D55"/>
        <w:sz w:val="18"/>
        <w:szCs w:val="18"/>
      </w:rPr>
      <w:t>2</w:t>
    </w:r>
    <w:r w:rsidRPr="00410BDB">
      <w:rPr>
        <w:color w:val="1A1D55"/>
        <w:sz w:val="18"/>
        <w:szCs w:val="18"/>
      </w:rPr>
      <w:t>0-2026</w:t>
    </w:r>
  </w:p>
  <w:p w14:paraId="02D0CEB6" w14:textId="07BC82A4" w:rsidR="006D5D40" w:rsidRPr="006D4B67" w:rsidRDefault="00B87263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2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Bewerbergemeinschaftserklärung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1048DB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C2C56"/>
    <w:rsid w:val="004008EE"/>
    <w:rsid w:val="004352F8"/>
    <w:rsid w:val="004571F4"/>
    <w:rsid w:val="004A7E1E"/>
    <w:rsid w:val="004F5627"/>
    <w:rsid w:val="0056513E"/>
    <w:rsid w:val="005919F5"/>
    <w:rsid w:val="005D7777"/>
    <w:rsid w:val="005E3F0A"/>
    <w:rsid w:val="00671669"/>
    <w:rsid w:val="006721FC"/>
    <w:rsid w:val="00673E65"/>
    <w:rsid w:val="0069432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657CD"/>
    <w:rsid w:val="008722B1"/>
    <w:rsid w:val="008979B9"/>
    <w:rsid w:val="008A56D0"/>
    <w:rsid w:val="008B0B9D"/>
    <w:rsid w:val="008B326D"/>
    <w:rsid w:val="008E1E2B"/>
    <w:rsid w:val="008E41D8"/>
    <w:rsid w:val="008F481F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F073C"/>
    <w:rsid w:val="00AF35A4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E379A"/>
    <w:rsid w:val="00BF6862"/>
    <w:rsid w:val="00C07CFB"/>
    <w:rsid w:val="00C10BBE"/>
    <w:rsid w:val="00C30A9D"/>
    <w:rsid w:val="00C35F52"/>
    <w:rsid w:val="00C44615"/>
    <w:rsid w:val="00C73236"/>
    <w:rsid w:val="00C856F6"/>
    <w:rsid w:val="00CC353C"/>
    <w:rsid w:val="00CD2552"/>
    <w:rsid w:val="00CE0BB0"/>
    <w:rsid w:val="00CE5DE7"/>
    <w:rsid w:val="00D12E78"/>
    <w:rsid w:val="00D15399"/>
    <w:rsid w:val="00DA4994"/>
    <w:rsid w:val="00E13E3E"/>
    <w:rsid w:val="00E21748"/>
    <w:rsid w:val="00E8710F"/>
    <w:rsid w:val="00E942A5"/>
    <w:rsid w:val="00EB39CF"/>
    <w:rsid w:val="00F13F07"/>
    <w:rsid w:val="00F27010"/>
    <w:rsid w:val="00F47BFD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uiPriority w:val="59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3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159</Words>
  <Characters>1136</Characters>
  <Application>Microsoft Office Word</Application>
  <DocSecurity>0</DocSecurity>
  <Lines>66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3</cp:revision>
  <cp:lastPrinted>2025-09-27T11:06:00Z</cp:lastPrinted>
  <dcterms:created xsi:type="dcterms:W3CDTF">2026-04-27T16:41:00Z</dcterms:created>
  <dcterms:modified xsi:type="dcterms:W3CDTF">2026-04-27T17:00:00Z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